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1F5E4" w14:textId="77777777" w:rsidR="00B163B3" w:rsidRDefault="00285B95">
      <w:pPr>
        <w:snapToGrid w:val="0"/>
        <w:spacing w:line="240" w:lineRule="atLeast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國立彰化師範大學特殊教育學系</w:t>
      </w:r>
    </w:p>
    <w:p w14:paraId="24432058" w14:textId="77777777" w:rsidR="00B163B3" w:rsidRDefault="00285B95">
      <w:pPr>
        <w:snapToGrid w:val="0"/>
        <w:spacing w:line="240" w:lineRule="atLeast"/>
        <w:jc w:val="center"/>
        <w:rPr>
          <w:rFonts w:ascii="標楷體" w:eastAsia="標楷體" w:hAnsi="標楷體"/>
          <w:sz w:val="36"/>
          <w:szCs w:val="36"/>
        </w:rPr>
      </w:pPr>
      <w:proofErr w:type="gramStart"/>
      <w:r>
        <w:rPr>
          <w:rFonts w:ascii="標楷體" w:eastAsia="標楷體" w:hAnsi="標楷體"/>
          <w:sz w:val="36"/>
          <w:szCs w:val="36"/>
        </w:rPr>
        <w:t>學年度第</w:t>
      </w:r>
      <w:proofErr w:type="gramEnd"/>
      <w:r>
        <w:rPr>
          <w:rFonts w:ascii="標楷體" w:eastAsia="標楷體" w:hAnsi="標楷體"/>
          <w:sz w:val="36"/>
          <w:szCs w:val="36"/>
        </w:rPr>
        <w:t xml:space="preserve">  </w:t>
      </w:r>
      <w:r>
        <w:rPr>
          <w:rFonts w:ascii="標楷體" w:eastAsia="標楷體" w:hAnsi="標楷體"/>
          <w:sz w:val="36"/>
          <w:szCs w:val="36"/>
        </w:rPr>
        <w:t>學期論文題目申請表</w:t>
      </w:r>
    </w:p>
    <w:tbl>
      <w:tblPr>
        <w:tblW w:w="101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9"/>
        <w:gridCol w:w="8579"/>
      </w:tblGrid>
      <w:tr w:rsidR="00B163B3" w14:paraId="2DFA7820" w14:textId="77777777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C94C1" w14:textId="77777777" w:rsidR="00B163B3" w:rsidRDefault="00285B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班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/>
                <w:sz w:val="28"/>
                <w:szCs w:val="28"/>
              </w:rPr>
              <w:t>別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38036" w14:textId="77777777" w:rsidR="00B163B3" w:rsidRDefault="00285B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博士班</w:t>
            </w: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碩士班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資賦優異教育碩士班</w:t>
            </w: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特殊教育碩士在職專班</w:t>
            </w:r>
          </w:p>
        </w:tc>
      </w:tr>
      <w:tr w:rsidR="00B163B3" w14:paraId="1C81A1CD" w14:textId="77777777">
        <w:tblPrEx>
          <w:tblCellMar>
            <w:top w:w="0" w:type="dxa"/>
            <w:bottom w:w="0" w:type="dxa"/>
          </w:tblCellMar>
        </w:tblPrEx>
        <w:trPr>
          <w:trHeight w:val="868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F3BAA" w14:textId="77777777" w:rsidR="00B163B3" w:rsidRDefault="00285B95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研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究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生</w:t>
            </w:r>
          </w:p>
          <w:p w14:paraId="1B00D302" w14:textId="77777777" w:rsidR="00B163B3" w:rsidRDefault="00285B95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/>
                <w:sz w:val="28"/>
                <w:szCs w:val="28"/>
              </w:rPr>
              <w:t>名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BD16" w14:textId="77777777" w:rsidR="00B163B3" w:rsidRDefault="00B163B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163B3" w14:paraId="05B363E7" w14:textId="77777777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900C7" w14:textId="77777777" w:rsidR="00B163B3" w:rsidRDefault="00285B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學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9AD3" w14:textId="77777777" w:rsidR="00B163B3" w:rsidRDefault="00B163B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163B3" w14:paraId="297F2E38" w14:textId="77777777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C40D3" w14:textId="77777777" w:rsidR="00B163B3" w:rsidRDefault="00285B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聯絡電話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FC96D" w14:textId="77777777" w:rsidR="00B163B3" w:rsidRDefault="00B163B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163B3" w14:paraId="6D32C0F5" w14:textId="77777777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CE919" w14:textId="77777777" w:rsidR="00B163B3" w:rsidRDefault="00285B95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E-mail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13E2" w14:textId="77777777" w:rsidR="00B163B3" w:rsidRDefault="00B163B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163B3" w14:paraId="2A4FDA5D" w14:textId="77777777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15A82" w14:textId="77777777" w:rsidR="00B163B3" w:rsidRDefault="00285B95">
            <w:pPr>
              <w:snapToGrid w:val="0"/>
              <w:jc w:val="both"/>
            </w:pPr>
            <w:r>
              <w:rPr>
                <w:rFonts w:ascii="標楷體" w:eastAsia="標楷體" w:hAnsi="標楷體"/>
                <w:sz w:val="28"/>
                <w:szCs w:val="28"/>
              </w:rPr>
              <w:t>與論文相關專題研究科目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A0F75" w14:textId="77777777" w:rsidR="00B163B3" w:rsidRDefault="00B163B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163B3" w14:paraId="5CEA23E7" w14:textId="77777777">
        <w:tblPrEx>
          <w:tblCellMar>
            <w:top w:w="0" w:type="dxa"/>
            <w:bottom w:w="0" w:type="dxa"/>
          </w:tblCellMar>
        </w:tblPrEx>
        <w:trPr>
          <w:trHeight w:val="1062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8F9FA" w14:textId="77777777" w:rsidR="00B163B3" w:rsidRDefault="00285B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論文題目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ABDA4" w14:textId="77777777" w:rsidR="00B163B3" w:rsidRDefault="00B163B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163B3" w14:paraId="1A2A553A" w14:textId="77777777">
        <w:tblPrEx>
          <w:tblCellMar>
            <w:top w:w="0" w:type="dxa"/>
            <w:bottom w:w="0" w:type="dxa"/>
          </w:tblCellMar>
        </w:tblPrEx>
        <w:trPr>
          <w:trHeight w:val="1629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04144" w14:textId="77777777" w:rsidR="00B163B3" w:rsidRDefault="00285B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申請次數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49A34" w14:textId="77777777" w:rsidR="00B163B3" w:rsidRDefault="00285B95">
            <w:pPr>
              <w:snapToGrid w:val="0"/>
            </w:pPr>
            <w:r>
              <w:rPr>
                <w:rFonts w:ascii="SimSun" w:eastAsia="SimSun" w:hAnsi="SimSun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第一次</w:t>
            </w:r>
          </w:p>
          <w:p w14:paraId="581CA830" w14:textId="77777777" w:rsidR="00B163B3" w:rsidRDefault="00285B95">
            <w:pPr>
              <w:snapToGrid w:val="0"/>
            </w:pPr>
            <w:r>
              <w:rPr>
                <w:rFonts w:ascii="SimSun" w:eastAsia="SimSun" w:hAnsi="SimSun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第二次</w:t>
            </w:r>
            <w:r>
              <w:rPr>
                <w:rFonts w:ascii="標楷體" w:eastAsia="標楷體" w:hAnsi="標楷體"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</w:rPr>
              <w:t>原申請時間：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/>
                <w:sz w:val="28"/>
                <w:szCs w:val="28"/>
              </w:rPr>
              <w:t>學年度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度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>
              <w:rPr>
                <w:rFonts w:ascii="標楷體" w:eastAsia="標楷體" w:hAnsi="標楷體"/>
                <w:sz w:val="28"/>
                <w:szCs w:val="28"/>
              </w:rPr>
              <w:t>學期</w:t>
            </w:r>
            <w:r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  <w:p w14:paraId="5E6D1779" w14:textId="77777777" w:rsidR="00B163B3" w:rsidRDefault="00285B95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原題目</w:t>
            </w:r>
            <w:r>
              <w:rPr>
                <w:rFonts w:ascii="標楷體" w:eastAsia="標楷體" w:hAnsi="標楷體"/>
                <w:sz w:val="28"/>
                <w:szCs w:val="28"/>
              </w:rPr>
              <w:t>:</w:t>
            </w:r>
          </w:p>
        </w:tc>
      </w:tr>
      <w:tr w:rsidR="00B163B3" w14:paraId="0890A2D5" w14:textId="77777777">
        <w:tblPrEx>
          <w:tblCellMar>
            <w:top w:w="0" w:type="dxa"/>
            <w:bottom w:w="0" w:type="dxa"/>
          </w:tblCellMar>
        </w:tblPrEx>
        <w:trPr>
          <w:trHeight w:val="1330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4447F" w14:textId="77777777" w:rsidR="00B163B3" w:rsidRDefault="00285B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論文是否為專案之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部份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49F57" w14:textId="77777777" w:rsidR="00B163B3" w:rsidRDefault="00285B95">
            <w:pPr>
              <w:snapToGrid w:val="0"/>
              <w:spacing w:line="600" w:lineRule="atLeast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是，專案名稱：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</w:t>
            </w:r>
          </w:p>
          <w:p w14:paraId="41B1B954" w14:textId="77777777" w:rsidR="00B163B3" w:rsidRDefault="00285B95">
            <w:pPr>
              <w:snapToGrid w:val="0"/>
              <w:spacing w:line="600" w:lineRule="atLeas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>
              <w:rPr>
                <w:rFonts w:ascii="標楷體" w:eastAsia="標楷體" w:hAnsi="標楷體"/>
                <w:sz w:val="28"/>
                <w:szCs w:val="28"/>
              </w:rPr>
              <w:t>專案主持人：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       </w:t>
            </w:r>
            <w:r>
              <w:rPr>
                <w:rFonts w:ascii="標楷體" w:eastAsia="標楷體" w:hAnsi="標楷體"/>
                <w:sz w:val="28"/>
                <w:szCs w:val="28"/>
              </w:rPr>
              <w:t>協同主持人：</w:t>
            </w:r>
          </w:p>
          <w:p w14:paraId="5A1F947F" w14:textId="77777777" w:rsidR="00B163B3" w:rsidRDefault="00285B95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否</w:t>
            </w:r>
            <w:proofErr w:type="gramEnd"/>
          </w:p>
        </w:tc>
      </w:tr>
      <w:tr w:rsidR="00B163B3" w14:paraId="67101073" w14:textId="77777777">
        <w:tblPrEx>
          <w:tblCellMar>
            <w:top w:w="0" w:type="dxa"/>
            <w:bottom w:w="0" w:type="dxa"/>
          </w:tblCellMar>
        </w:tblPrEx>
        <w:trPr>
          <w:trHeight w:val="1256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7EED" w14:textId="77777777" w:rsidR="00B163B3" w:rsidRDefault="00285B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指導教授</w:t>
            </w:r>
          </w:p>
          <w:p w14:paraId="79E910C0" w14:textId="77777777" w:rsidR="00B163B3" w:rsidRDefault="00285B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/>
                <w:sz w:val="28"/>
                <w:szCs w:val="28"/>
              </w:rPr>
              <w:t>章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A0F7" w14:textId="77777777" w:rsidR="00B163B3" w:rsidRDefault="00B163B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163B3" w14:paraId="684E21D2" w14:textId="77777777">
        <w:tblPrEx>
          <w:tblCellMar>
            <w:top w:w="0" w:type="dxa"/>
            <w:bottom w:w="0" w:type="dxa"/>
          </w:tblCellMar>
        </w:tblPrEx>
        <w:trPr>
          <w:trHeight w:val="1417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3FB31" w14:textId="77777777" w:rsidR="00B163B3" w:rsidRDefault="00285B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系主任</w:t>
            </w:r>
          </w:p>
          <w:p w14:paraId="26D88AD4" w14:textId="77777777" w:rsidR="00B163B3" w:rsidRDefault="00285B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</w:rPr>
              <w:t>章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9C97" w14:textId="77777777" w:rsidR="00B163B3" w:rsidRDefault="00B163B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163B3" w14:paraId="6A1CD508" w14:textId="77777777">
        <w:tblPrEx>
          <w:tblCellMar>
            <w:top w:w="0" w:type="dxa"/>
            <w:bottom w:w="0" w:type="dxa"/>
          </w:tblCellMar>
        </w:tblPrEx>
        <w:trPr>
          <w:trHeight w:val="1430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474BF" w14:textId="77777777" w:rsidR="00B163B3" w:rsidRDefault="00285B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備　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註</w:t>
            </w:r>
            <w:proofErr w:type="gramEnd"/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F75BD" w14:textId="77777777" w:rsidR="00B163B3" w:rsidRDefault="00285B95">
            <w:pPr>
              <w:numPr>
                <w:ilvl w:val="0"/>
                <w:numId w:val="1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一般生須填寫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與論文相關專題研究科目</w:t>
            </w:r>
            <w:r>
              <w:rPr>
                <w:rFonts w:ascii="標楷體" w:eastAsia="標楷體" w:hAnsi="標楷體"/>
                <w:sz w:val="28"/>
                <w:szCs w:val="28"/>
              </w:rPr>
              <w:t>,</w:t>
            </w:r>
            <w:r>
              <w:rPr>
                <w:rFonts w:ascii="標楷體" w:eastAsia="標楷體" w:hAnsi="標楷體"/>
                <w:sz w:val="28"/>
                <w:szCs w:val="28"/>
              </w:rPr>
              <w:t>並於成績單上用紅筆畫線。</w:t>
            </w:r>
          </w:p>
          <w:p w14:paraId="5444AFE5" w14:textId="77777777" w:rsidR="00B163B3" w:rsidRDefault="00285B95">
            <w:pPr>
              <w:numPr>
                <w:ilvl w:val="0"/>
                <w:numId w:val="1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指導教授簽章後請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送至系辦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，經修業指導委員會審查後統一主任簽章</w:t>
            </w:r>
          </w:p>
        </w:tc>
      </w:tr>
    </w:tbl>
    <w:p w14:paraId="6F2582DF" w14:textId="77777777" w:rsidR="00B163B3" w:rsidRDefault="00B163B3">
      <w:pPr>
        <w:jc w:val="center"/>
        <w:rPr>
          <w:rFonts w:ascii="標楷體" w:eastAsia="標楷體" w:hAnsi="標楷體"/>
          <w:sz w:val="28"/>
          <w:szCs w:val="28"/>
        </w:rPr>
      </w:pPr>
    </w:p>
    <w:sectPr w:rsidR="00B163B3">
      <w:headerReference w:type="default" r:id="rId7"/>
      <w:pgSz w:w="11906" w:h="16838"/>
      <w:pgMar w:top="1134" w:right="1134" w:bottom="1134" w:left="1134" w:header="851" w:footer="992" w:gutter="0"/>
      <w:cols w:space="720"/>
      <w:docGrid w:type="lines" w:linePitch="4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30507" w14:textId="77777777" w:rsidR="00285B95" w:rsidRDefault="00285B95">
      <w:pPr>
        <w:spacing w:line="240" w:lineRule="auto"/>
      </w:pPr>
      <w:r>
        <w:separator/>
      </w:r>
    </w:p>
  </w:endnote>
  <w:endnote w:type="continuationSeparator" w:id="0">
    <w:p w14:paraId="3EA543C6" w14:textId="77777777" w:rsidR="00285B95" w:rsidRDefault="00285B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DCCB8" w14:textId="77777777" w:rsidR="00285B95" w:rsidRDefault="00285B95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E59583C" w14:textId="77777777" w:rsidR="00285B95" w:rsidRDefault="00285B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9101" w14:textId="77777777" w:rsidR="0082106B" w:rsidRDefault="00285B95">
    <w:pPr>
      <w:pStyle w:val="a4"/>
      <w:ind w:right="400"/>
    </w:pPr>
    <w:r>
      <w:t>附件</w:t>
    </w: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E12177"/>
    <w:multiLevelType w:val="multilevel"/>
    <w:tmpl w:val="086C82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163B3"/>
    <w:rsid w:val="00285B95"/>
    <w:rsid w:val="00B163B3"/>
    <w:rsid w:val="00F5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7EC96"/>
  <w15:docId w15:val="{C89D92EF-2D08-4356-B212-1DEB6F9DD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360" w:lineRule="atLeast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   學年度特殊教育學系第     學期</dc:title>
  <dc:subject/>
  <dc:creator>sed-005</dc:creator>
  <dc:description/>
  <cp:lastModifiedBy>user</cp:lastModifiedBy>
  <cp:revision>2</cp:revision>
  <dcterms:created xsi:type="dcterms:W3CDTF">2025-03-07T08:14:00Z</dcterms:created>
  <dcterms:modified xsi:type="dcterms:W3CDTF">2025-03-07T08:14:00Z</dcterms:modified>
</cp:coreProperties>
</file>